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29.03.2017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282997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82997" w:rsidRPr="008978B2" w:rsidRDefault="00282997" w:rsidP="009513A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282997" w:rsidRDefault="00282997" w:rsidP="00462728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82997" w:rsidRPr="0062124D" w:rsidRDefault="00282997" w:rsidP="00462728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62124D">
        <w:rPr>
          <w:rFonts w:ascii="Comic Sans MS" w:hAnsi="Comic Sans MS" w:cs="Calibri"/>
          <w:sz w:val="20"/>
          <w:szCs w:val="20"/>
        </w:rPr>
        <w:t>Çocuklar  güler yüzle karşılanır. Çocuklara n</w:t>
      </w:r>
      <w:r w:rsidRPr="0062124D">
        <w:rPr>
          <w:rFonts w:ascii="Comic Sans MS" w:hAnsi="Comic Sans MS"/>
          <w:sz w:val="20"/>
          <w:szCs w:val="20"/>
        </w:rPr>
        <w:t>asıl oldukları sorularak kısaca sohbet edilir. Çocuklara hangi öğrenme merkezine geçecekleri sorulup kararsız olanlara rehberlik edilir. Öğrenme merkezini seçen çocuk ilgisi doğrultusunda etkinliğini sürdürür.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82997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C87903">
        <w:rPr>
          <w:rFonts w:ascii="Comic Sans MS" w:hAnsi="Comic Sans MS"/>
          <w:sz w:val="20"/>
          <w:szCs w:val="20"/>
        </w:rPr>
        <w:t>HEM GÜZELİM HEM HEYKELİM isimli oyun-Türkçe dil etkinliği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bookmarkStart w:id="0" w:name="_GoBack"/>
      <w:bookmarkEnd w:id="0"/>
    </w:p>
    <w:p w:rsidR="00282997" w:rsidRPr="008978B2" w:rsidRDefault="00282997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282997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82997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82997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282997" w:rsidRPr="008978B2" w:rsidRDefault="00282997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282997" w:rsidRDefault="0028299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82997" w:rsidRDefault="00282997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282997" w:rsidRDefault="00282997" w:rsidP="00AC0C2A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282997" w:rsidRPr="009513AD" w:rsidRDefault="00282997" w:rsidP="009513A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513AD">
        <w:rPr>
          <w:rFonts w:ascii="Comic Sans MS" w:hAnsi="Comic Sans MS"/>
          <w:b/>
          <w:sz w:val="20"/>
          <w:szCs w:val="20"/>
        </w:rPr>
        <w:t>ETKİNLİK PLANI</w:t>
      </w:r>
    </w:p>
    <w:p w:rsidR="00282997" w:rsidRPr="009513AD" w:rsidRDefault="00282997" w:rsidP="009513A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513AD">
        <w:rPr>
          <w:rFonts w:ascii="Comic Sans MS" w:hAnsi="Comic Sans MS"/>
          <w:b/>
          <w:bCs/>
          <w:noProof/>
          <w:sz w:val="20"/>
          <w:szCs w:val="20"/>
        </w:rPr>
        <w:t>HEM GÜZELİM ,HEM HEYKELİM</w:t>
      </w:r>
    </w:p>
    <w:p w:rsidR="00282997" w:rsidRPr="009513AD" w:rsidRDefault="00282997" w:rsidP="009513AD">
      <w:pPr>
        <w:pStyle w:val="NoSpacing"/>
        <w:rPr>
          <w:rFonts w:ascii="Comic Sans MS" w:hAnsi="Comic Sans MS"/>
          <w:sz w:val="20"/>
          <w:szCs w:val="20"/>
        </w:rPr>
      </w:pPr>
      <w:r w:rsidRPr="009513AD">
        <w:rPr>
          <w:rFonts w:ascii="Comic Sans MS" w:hAnsi="Comic Sans MS"/>
          <w:bCs/>
          <w:sz w:val="20"/>
          <w:szCs w:val="20"/>
        </w:rPr>
        <w:t xml:space="preserve">Etkinlik Türü      : </w:t>
      </w:r>
      <w:r w:rsidRPr="009513AD">
        <w:rPr>
          <w:rFonts w:ascii="Comic Sans MS" w:hAnsi="Comic Sans MS"/>
          <w:sz w:val="20"/>
          <w:szCs w:val="20"/>
        </w:rPr>
        <w:t>Oyun -Türkçe Dil Etkinliği</w:t>
      </w:r>
      <w:r>
        <w:rPr>
          <w:rFonts w:ascii="Comic Sans MS" w:hAnsi="Comic Sans MS"/>
          <w:sz w:val="20"/>
          <w:szCs w:val="20"/>
        </w:rPr>
        <w:t xml:space="preserve"> (bütünleştirilmiş büyük grup)</w:t>
      </w:r>
    </w:p>
    <w:p w:rsidR="00282997" w:rsidRPr="009513AD" w:rsidRDefault="00282997" w:rsidP="009513AD">
      <w:pPr>
        <w:pStyle w:val="NoSpacing"/>
        <w:rPr>
          <w:rFonts w:ascii="Comic Sans MS" w:hAnsi="Comic Sans MS"/>
          <w:bCs/>
          <w:sz w:val="20"/>
          <w:szCs w:val="20"/>
        </w:rPr>
      </w:pPr>
      <w:r w:rsidRPr="009513AD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282997" w:rsidRPr="009513AD" w:rsidRDefault="00282997" w:rsidP="009513A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293.65pt;margin-top:4.15pt;width:447.75pt;height:44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282997" w:rsidRPr="009513AD" w:rsidRDefault="00282997" w:rsidP="009513AD">
                  <w:pPr>
                    <w:pStyle w:val="AralkYok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Öğretmen oyun etkinliği için çocukları sınıfın uygun yerine toplar ve HEYKEL oyununu nasıl oynayacaklarını anlatarak oyuna başlar.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Çocuklar el ele tutuşup halka olurlar. İçlerinden biri ebe seçilerek, ortaya geçer ve halkanın ortasında oturup, eski minder adını alır. Oyuncular eski minderin etrafında dönerler ve şu şarkıyı söylerler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"Eski minder yüzünü göster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Göstermezsen bir poz ver.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 xml:space="preserve">Güzellik mi?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 xml:space="preserve">Çirkinlik mi?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Havuz başında heykellik mi?"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Şarkı bittikten sonra eski minder ayağa kalkar ve "güzellik, çirkinlik veya havuz başında heykellik" der. Halkadaki oyuncular eski minderin seçtiği pozu verirler. Eski minder hangi pozu beğenirse, o oyuncu eski minder olur. Oyun tüm oyuncular eski minder olana kadar bu şekilde devam eder.</w:t>
                  </w:r>
                </w:p>
                <w:p w:rsidR="00282997" w:rsidRPr="00AE3C44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Çocu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klar yarım ay şeklinde otururlar.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. Renkli mumlar adlı parmak oyununu oynatır.                                             ‘’Bugün benim doğum günüm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(gülümsenir)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Beş yaşına gireceğim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(sağ elin beş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Annem kalp şeklinde pasta yaptı 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(iki elin baş ve işaret parmakları kullanılarak kalp şekli yapılır)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Beş tane renkli mum aldı.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elin baş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Birinci mum kırmızı renkli tıpkı domates gibi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 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elin baş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İkinci mum sarı renkli tıpkı limon gibi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 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elin işaret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Üçüncü mum mavi renkli uçsuz bucaksız gökyüzü gibi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elin orta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Dördüncü mum yeşil renkli dalda duran yaprak gibi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 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elin yüzük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Beşinci mum turuncu renkli tıpkı havuç gibi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elin serçe parmağı gösterilir)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Mumları pastanın üzerine diktik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 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            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(sol el parmaklar yukarı gelecek şekilde tutulur)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Annem tüm mumları yaktı, Sıra geldi mumları söndürmeye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Ben derin bir nefes aldım 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(derin nefes alınır)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  <w:t>Başladım üflemeye </w:t>
                  </w:r>
                  <w:r w:rsidRPr="009513AD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(Hızla üflenir)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 w:rsidRPr="00AE3C44">
                    <w:t>Ben üfledikçe balonlarım başladı sönmeye 1,2,3,4,5 </w:t>
                  </w:r>
                  <w:r>
                    <w:t xml:space="preserve">   </w:t>
                  </w:r>
                  <w:r w:rsidRPr="00AE3C44">
                    <w:rPr>
                      <w:bCs/>
                    </w:rPr>
                    <w:t>( sol elin parmakları avuç içine kapatılır)</w:t>
                  </w:r>
                  <w:r w:rsidRPr="00AE3C44">
                    <w:br/>
                    <w:t>E…hani bana alkış </w:t>
                  </w:r>
                  <w:r>
                    <w:t xml:space="preserve">         </w:t>
                  </w:r>
                  <w:r w:rsidRPr="00AE3C44">
                    <w:rPr>
                      <w:bCs/>
                    </w:rPr>
                    <w:t>(Hep birlikte alkışlanır)’’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4.15pt;width:283.5pt;height:2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282997" w:rsidRPr="009513AD" w:rsidRDefault="00282997" w:rsidP="009513AD">
                  <w:pPr>
                    <w:pStyle w:val="AralkYok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Kazanım 3: Algıladıklarını hatırlar.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Göstergeler</w:t>
                  </w:r>
                  <w:r w:rsidRPr="009513A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i: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Nesne/durum/olayı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bir süre sonra yeniden söyler </w:t>
                  </w:r>
                  <w:r w:rsidRPr="009513AD">
                    <w:rPr>
                      <w:rFonts w:ascii="Comic Sans MS" w:hAnsi="Comic Sans MS"/>
                      <w:sz w:val="20"/>
                      <w:szCs w:val="20"/>
                    </w:rPr>
                    <w:t>Hatırladıklarını yeni durumlarda kullanır</w:t>
                  </w:r>
                  <w:r w:rsidRPr="009513AD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. 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Kazanım 6: Sözcük dağarcığını geliştirir. 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iCs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Göstergeleri: Dinlediklerinde yeni olan sözcükleri fark eder ve sözcüklerin anlamlarını sorar. Sözcükleri hatırlar ve sözcüklerin anlamını söyler. Yeni öğrendiği sözcükleri anlamlarına uygun olarak kullanır 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 GELİŞİM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b/>
                      <w:iCs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Kazanım 5: Ritim ve müzik eşliğinde hareket eder. 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513AD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>Göstergeler</w:t>
                  </w:r>
                  <w:r w:rsidRPr="009513AD">
                    <w:rPr>
                      <w:rFonts w:ascii="Comic Sans MS" w:hAnsi="Comic Sans MS"/>
                      <w:b/>
                      <w:iCs/>
                      <w:sz w:val="20"/>
                      <w:szCs w:val="20"/>
                    </w:rPr>
                    <w:t>i:</w:t>
                  </w:r>
                  <w:r w:rsidRPr="009513AD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Müzik ve ritim eşliğinde çeşitli hareketleri ardı ardına yapar.</w:t>
                  </w:r>
                </w:p>
                <w:p w:rsidR="00282997" w:rsidRPr="009513AD" w:rsidRDefault="00282997" w:rsidP="009513AD">
                  <w:pPr>
                    <w:pStyle w:val="AralkYok2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82997" w:rsidRPr="009513AD" w:rsidRDefault="00282997" w:rsidP="009513AD">
      <w:pPr>
        <w:pStyle w:val="NoSpacing"/>
        <w:rPr>
          <w:rFonts w:ascii="Comic Sans MS" w:hAnsi="Comic Sans MS"/>
          <w:sz w:val="20"/>
          <w:szCs w:val="20"/>
        </w:rPr>
      </w:pPr>
    </w:p>
    <w:p w:rsidR="00282997" w:rsidRPr="009513AD" w:rsidRDefault="00282997" w:rsidP="009513AD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4" o:spid="_x0000_s1028" type="#_x0000_t202" style="position:absolute;margin-left:-2.6pt;margin-top:258.75pt;width:283.5pt;height:8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282997" w:rsidRPr="00C40FB3" w:rsidRDefault="00282997" w:rsidP="00E3055A">
                  <w:pPr>
                    <w:jc w:val="both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055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MATERYALLER: </w:t>
                  </w:r>
                </w:p>
                <w:p w:rsidR="00282997" w:rsidRPr="00C40FB3" w:rsidRDefault="00282997" w:rsidP="00AE492A">
                  <w:pPr>
                    <w:pStyle w:val="AralkYok1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40FB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SÖZCÜKLER: </w:t>
                  </w:r>
                  <w:r w:rsidRPr="00AE3C4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Minder-heykel-güzellik-çirkinlik</w:t>
                  </w:r>
                </w:p>
                <w:p w:rsidR="00282997" w:rsidRPr="00CB15B6" w:rsidRDefault="00282997" w:rsidP="0035183A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40FB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KAVRAMLAR: </w:t>
                  </w:r>
                </w:p>
                <w:p w:rsidR="00282997" w:rsidRPr="00E3055A" w:rsidRDefault="00282997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282997" w:rsidRPr="00E3055A" w:rsidRDefault="00282997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9513AD">
        <w:rPr>
          <w:rFonts w:ascii="Comic Sans MS" w:hAnsi="Comic Sans MS"/>
          <w:sz w:val="20"/>
          <w:szCs w:val="20"/>
        </w:rPr>
        <w:br w:type="page"/>
      </w:r>
    </w:p>
    <w:p w:rsidR="00282997" w:rsidRDefault="00282997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7" o:spid="_x0000_s1029" type="#_x0000_t202" style="position:absolute;left:0;text-align:left;margin-left:-4.85pt;margin-top:-23.6pt;width:4in;height:8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282997" w:rsidRDefault="00282997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282997" w:rsidRPr="000F6A81" w:rsidRDefault="00282997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left:0;text-align:left;margin-left:326.65pt;margin-top:-23.6pt;width:394.5pt;height:8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282997" w:rsidRPr="00AE492A" w:rsidRDefault="00282997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>Sınıfta özel gereksinimi</w:t>
                  </w:r>
                  <w:r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 olan çocuklar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282997" w:rsidRPr="007706DB" w:rsidRDefault="00282997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282997" w:rsidRDefault="00282997" w:rsidP="003A2AC5">
      <w:pPr>
        <w:pStyle w:val="ListParagraph"/>
        <w:rPr>
          <w:b/>
          <w:sz w:val="20"/>
          <w:szCs w:val="20"/>
          <w:lang w:val="en-US"/>
        </w:rPr>
      </w:pPr>
    </w:p>
    <w:p w:rsidR="00282997" w:rsidRDefault="00282997" w:rsidP="003A2AC5">
      <w:pPr>
        <w:pStyle w:val="ListParagraph"/>
        <w:rPr>
          <w:b/>
          <w:sz w:val="20"/>
          <w:szCs w:val="20"/>
          <w:lang w:val="en-US"/>
        </w:rPr>
      </w:pPr>
    </w:p>
    <w:p w:rsidR="00282997" w:rsidRDefault="00282997" w:rsidP="003A2AC5">
      <w:pPr>
        <w:pStyle w:val="ListParagraph"/>
        <w:rPr>
          <w:b/>
          <w:sz w:val="20"/>
          <w:szCs w:val="20"/>
          <w:lang w:val="en-US"/>
        </w:rPr>
      </w:pPr>
    </w:p>
    <w:p w:rsidR="00282997" w:rsidRDefault="00282997" w:rsidP="003A2AC5">
      <w:pPr>
        <w:pStyle w:val="ListParagraph"/>
        <w:rPr>
          <w:b/>
          <w:sz w:val="20"/>
          <w:szCs w:val="20"/>
          <w:lang w:val="en-US"/>
        </w:rPr>
      </w:pPr>
    </w:p>
    <w:p w:rsidR="00282997" w:rsidRDefault="00282997" w:rsidP="003A2AC5">
      <w:pPr>
        <w:pStyle w:val="ListParagraph"/>
        <w:rPr>
          <w:b/>
          <w:sz w:val="20"/>
          <w:szCs w:val="20"/>
          <w:lang w:val="en-US"/>
        </w:rPr>
      </w:pPr>
    </w:p>
    <w:p w:rsidR="00282997" w:rsidRDefault="00282997" w:rsidP="004438B8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b/>
          <w:sz w:val="20"/>
          <w:szCs w:val="20"/>
        </w:rPr>
      </w:pPr>
      <w:r w:rsidRPr="00CF0646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282997" w:rsidRDefault="00282997" w:rsidP="00C40FB3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Oyunumuzu beğendiniz mi?</w:t>
      </w:r>
    </w:p>
    <w:p w:rsidR="00282997" w:rsidRPr="00CB15B6" w:rsidRDefault="00282997" w:rsidP="00CB15B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sz w:val="20"/>
          <w:szCs w:val="20"/>
        </w:rPr>
      </w:pPr>
      <w:r w:rsidRPr="00CB15B6">
        <w:rPr>
          <w:rFonts w:ascii="Comic Sans MS" w:hAnsi="Comic Sans MS"/>
          <w:sz w:val="20"/>
          <w:szCs w:val="20"/>
        </w:rPr>
        <w:t>Oyunun ismini hatırlıyor musunuz?</w:t>
      </w:r>
    </w:p>
    <w:p w:rsidR="00282997" w:rsidRDefault="00282997" w:rsidP="00CB15B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hangi şekle girmek daha çok hoşuna gitti?</w:t>
      </w:r>
    </w:p>
    <w:p w:rsidR="00282997" w:rsidRDefault="00282997" w:rsidP="00CB15B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sz w:val="20"/>
          <w:szCs w:val="20"/>
        </w:rPr>
      </w:pPr>
      <w:r w:rsidRPr="00CB15B6">
        <w:rPr>
          <w:rFonts w:ascii="Comic Sans MS" w:hAnsi="Comic Sans MS"/>
          <w:sz w:val="20"/>
          <w:szCs w:val="20"/>
        </w:rPr>
        <w:t>En çok neresinde eğlendin?</w:t>
      </w:r>
    </w:p>
    <w:p w:rsidR="00282997" w:rsidRDefault="00282997" w:rsidP="00CB15B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Parmak oyunumuzda kaç tane mumumuz vardı?</w:t>
      </w:r>
    </w:p>
    <w:p w:rsidR="00282997" w:rsidRPr="00222B0F" w:rsidRDefault="00282997" w:rsidP="00CB15B6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rPr>
          <w:rFonts w:ascii="Comic Sans MS" w:hAnsi="Comic Sans MS"/>
          <w:sz w:val="20"/>
          <w:szCs w:val="20"/>
        </w:rPr>
      </w:pPr>
      <w:r w:rsidRPr="00222B0F">
        <w:rPr>
          <w:rFonts w:ascii="Comic Sans MS" w:hAnsi="Comic Sans MS"/>
          <w:sz w:val="20"/>
          <w:szCs w:val="20"/>
        </w:rPr>
        <w:t>Eğitim seti 6.sayı/</w:t>
      </w:r>
      <w:r>
        <w:rPr>
          <w:rFonts w:ascii="Comic Sans MS" w:hAnsi="Comic Sans MS"/>
          <w:sz w:val="20"/>
          <w:szCs w:val="20"/>
        </w:rPr>
        <w:t xml:space="preserve">41.sayfa </w:t>
      </w:r>
      <w:r w:rsidRPr="00222B0F">
        <w:rPr>
          <w:rFonts w:ascii="Comic Sans MS" w:hAnsi="Comic Sans MS"/>
          <w:sz w:val="20"/>
          <w:szCs w:val="20"/>
        </w:rPr>
        <w:t>yönerge doğrultusunda yapılır</w:t>
      </w:r>
      <w:r w:rsidRPr="00222B0F">
        <w:rPr>
          <w:rFonts w:ascii="Comic Sans MS" w:hAnsi="Comic Sans MS"/>
          <w:sz w:val="20"/>
          <w:szCs w:val="20"/>
        </w:rPr>
        <w:tab/>
      </w:r>
    </w:p>
    <w:p w:rsidR="00282997" w:rsidRPr="00890E89" w:rsidRDefault="00282997" w:rsidP="004438B8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20" w:color="auto"/>
        </w:pBdr>
        <w:tabs>
          <w:tab w:val="left" w:pos="5415"/>
        </w:tabs>
      </w:pPr>
    </w:p>
    <w:p w:rsidR="00282997" w:rsidRDefault="00282997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82997" w:rsidRDefault="00282997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82997" w:rsidRDefault="00282997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82997" w:rsidRDefault="00282997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82997" w:rsidRDefault="00282997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82997" w:rsidRDefault="00282997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282997" w:rsidRDefault="00282997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282997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997" w:rsidRDefault="00282997" w:rsidP="00806A98">
      <w:pPr>
        <w:spacing w:after="0" w:line="240" w:lineRule="auto"/>
      </w:pPr>
      <w:r>
        <w:separator/>
      </w:r>
    </w:p>
  </w:endnote>
  <w:endnote w:type="continuationSeparator" w:id="0">
    <w:p w:rsidR="00282997" w:rsidRDefault="0028299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997" w:rsidRDefault="00282997">
    <w:pPr>
      <w:pStyle w:val="Footer"/>
    </w:pPr>
  </w:p>
  <w:p w:rsidR="00282997" w:rsidRDefault="00282997">
    <w:pPr>
      <w:pStyle w:val="Footer"/>
    </w:pPr>
  </w:p>
  <w:p w:rsidR="00282997" w:rsidRDefault="002829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997" w:rsidRDefault="00282997" w:rsidP="00806A98">
      <w:pPr>
        <w:spacing w:after="0" w:line="240" w:lineRule="auto"/>
      </w:pPr>
      <w:r>
        <w:separator/>
      </w:r>
    </w:p>
  </w:footnote>
  <w:footnote w:type="continuationSeparator" w:id="0">
    <w:p w:rsidR="00282997" w:rsidRDefault="0028299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D965A2"/>
    <w:multiLevelType w:val="hybridMultilevel"/>
    <w:tmpl w:val="736445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B31BDF"/>
    <w:multiLevelType w:val="hybridMultilevel"/>
    <w:tmpl w:val="D2F20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16B2F"/>
    <w:multiLevelType w:val="hybridMultilevel"/>
    <w:tmpl w:val="D3865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455B722A"/>
    <w:multiLevelType w:val="hybridMultilevel"/>
    <w:tmpl w:val="FF6EA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1F7DB6"/>
    <w:multiLevelType w:val="hybridMultilevel"/>
    <w:tmpl w:val="DFD81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E74FA"/>
    <w:multiLevelType w:val="hybridMultilevel"/>
    <w:tmpl w:val="E9C4C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8">
    <w:nsid w:val="64E32843"/>
    <w:multiLevelType w:val="hybridMultilevel"/>
    <w:tmpl w:val="EF8430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D0DBE"/>
    <w:multiLevelType w:val="hybridMultilevel"/>
    <w:tmpl w:val="F300FE1C"/>
    <w:lvl w:ilvl="0" w:tplc="A9925D3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71EE0C98"/>
    <w:multiLevelType w:val="hybridMultilevel"/>
    <w:tmpl w:val="9AE4C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9451F75"/>
    <w:multiLevelType w:val="hybridMultilevel"/>
    <w:tmpl w:val="03F298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7"/>
  </w:num>
  <w:num w:numId="4">
    <w:abstractNumId w:val="9"/>
  </w:num>
  <w:num w:numId="5">
    <w:abstractNumId w:val="32"/>
  </w:num>
  <w:num w:numId="6">
    <w:abstractNumId w:val="2"/>
  </w:num>
  <w:num w:numId="7">
    <w:abstractNumId w:val="27"/>
  </w:num>
  <w:num w:numId="8">
    <w:abstractNumId w:val="2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6"/>
  </w:num>
  <w:num w:numId="14">
    <w:abstractNumId w:val="35"/>
  </w:num>
  <w:num w:numId="15">
    <w:abstractNumId w:val="20"/>
  </w:num>
  <w:num w:numId="16">
    <w:abstractNumId w:val="15"/>
  </w:num>
  <w:num w:numId="17">
    <w:abstractNumId w:val="0"/>
  </w:num>
  <w:num w:numId="18">
    <w:abstractNumId w:val="31"/>
  </w:num>
  <w:num w:numId="19">
    <w:abstractNumId w:val="34"/>
  </w:num>
  <w:num w:numId="20">
    <w:abstractNumId w:val="6"/>
  </w:num>
  <w:num w:numId="21">
    <w:abstractNumId w:val="25"/>
  </w:num>
  <w:num w:numId="22">
    <w:abstractNumId w:val="12"/>
  </w:num>
  <w:num w:numId="23">
    <w:abstractNumId w:val="19"/>
  </w:num>
  <w:num w:numId="24">
    <w:abstractNumId w:val="23"/>
  </w:num>
  <w:num w:numId="25">
    <w:abstractNumId w:val="13"/>
  </w:num>
  <w:num w:numId="26">
    <w:abstractNumId w:val="33"/>
  </w:num>
  <w:num w:numId="27">
    <w:abstractNumId w:val="18"/>
  </w:num>
  <w:num w:numId="28">
    <w:abstractNumId w:val="1"/>
  </w:num>
  <w:num w:numId="29">
    <w:abstractNumId w:val="36"/>
  </w:num>
  <w:num w:numId="30">
    <w:abstractNumId w:val="22"/>
  </w:num>
  <w:num w:numId="31">
    <w:abstractNumId w:val="14"/>
  </w:num>
  <w:num w:numId="32">
    <w:abstractNumId w:val="11"/>
  </w:num>
  <w:num w:numId="33">
    <w:abstractNumId w:val="30"/>
  </w:num>
  <w:num w:numId="34">
    <w:abstractNumId w:val="28"/>
  </w:num>
  <w:num w:numId="35">
    <w:abstractNumId w:val="17"/>
  </w:num>
  <w:num w:numId="36">
    <w:abstractNumId w:val="16"/>
  </w:num>
  <w:num w:numId="37">
    <w:abstractNumId w:val="29"/>
  </w:num>
  <w:num w:numId="38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45096"/>
    <w:rsid w:val="00045CB3"/>
    <w:rsid w:val="000614C2"/>
    <w:rsid w:val="00081BB6"/>
    <w:rsid w:val="000867DE"/>
    <w:rsid w:val="000875E6"/>
    <w:rsid w:val="000D1ADA"/>
    <w:rsid w:val="000E15AF"/>
    <w:rsid w:val="000F3B1A"/>
    <w:rsid w:val="000F6A81"/>
    <w:rsid w:val="00113F35"/>
    <w:rsid w:val="00125FBB"/>
    <w:rsid w:val="0014358D"/>
    <w:rsid w:val="001471EA"/>
    <w:rsid w:val="00150544"/>
    <w:rsid w:val="0015787C"/>
    <w:rsid w:val="00165788"/>
    <w:rsid w:val="0017053C"/>
    <w:rsid w:val="001768DA"/>
    <w:rsid w:val="0018560E"/>
    <w:rsid w:val="001A45E0"/>
    <w:rsid w:val="001A7CA0"/>
    <w:rsid w:val="001D0122"/>
    <w:rsid w:val="001D112C"/>
    <w:rsid w:val="001E5E63"/>
    <w:rsid w:val="001F341C"/>
    <w:rsid w:val="001F4B0C"/>
    <w:rsid w:val="002134AD"/>
    <w:rsid w:val="00216154"/>
    <w:rsid w:val="002201E3"/>
    <w:rsid w:val="00222B0F"/>
    <w:rsid w:val="00224744"/>
    <w:rsid w:val="00260ACE"/>
    <w:rsid w:val="00262BFC"/>
    <w:rsid w:val="00282997"/>
    <w:rsid w:val="00285501"/>
    <w:rsid w:val="00286425"/>
    <w:rsid w:val="00295171"/>
    <w:rsid w:val="002A1BCC"/>
    <w:rsid w:val="002A58AB"/>
    <w:rsid w:val="002B5687"/>
    <w:rsid w:val="002C40DB"/>
    <w:rsid w:val="002D7D85"/>
    <w:rsid w:val="002F4E83"/>
    <w:rsid w:val="002F598F"/>
    <w:rsid w:val="0030759F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D34D9"/>
    <w:rsid w:val="003E254C"/>
    <w:rsid w:val="00411C7A"/>
    <w:rsid w:val="00427D8D"/>
    <w:rsid w:val="00430623"/>
    <w:rsid w:val="00436F22"/>
    <w:rsid w:val="004438B8"/>
    <w:rsid w:val="00445C4B"/>
    <w:rsid w:val="00446ED2"/>
    <w:rsid w:val="00447DD7"/>
    <w:rsid w:val="00455396"/>
    <w:rsid w:val="00462728"/>
    <w:rsid w:val="0047554E"/>
    <w:rsid w:val="00497BC7"/>
    <w:rsid w:val="004C5BC8"/>
    <w:rsid w:val="004C7030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61B1"/>
    <w:rsid w:val="00553682"/>
    <w:rsid w:val="00553A88"/>
    <w:rsid w:val="00561A34"/>
    <w:rsid w:val="00577EBE"/>
    <w:rsid w:val="005840E2"/>
    <w:rsid w:val="00584C3A"/>
    <w:rsid w:val="0059067C"/>
    <w:rsid w:val="00595034"/>
    <w:rsid w:val="005A311E"/>
    <w:rsid w:val="005B492E"/>
    <w:rsid w:val="005C3EC7"/>
    <w:rsid w:val="005C5442"/>
    <w:rsid w:val="005D35FA"/>
    <w:rsid w:val="005D59D6"/>
    <w:rsid w:val="005E449C"/>
    <w:rsid w:val="005F24A2"/>
    <w:rsid w:val="005F422A"/>
    <w:rsid w:val="00606432"/>
    <w:rsid w:val="00606435"/>
    <w:rsid w:val="0062124D"/>
    <w:rsid w:val="0062279E"/>
    <w:rsid w:val="00625093"/>
    <w:rsid w:val="0064489B"/>
    <w:rsid w:val="006836CC"/>
    <w:rsid w:val="00695C45"/>
    <w:rsid w:val="006D28C4"/>
    <w:rsid w:val="006D6401"/>
    <w:rsid w:val="006D6FD2"/>
    <w:rsid w:val="006E2F84"/>
    <w:rsid w:val="006F3096"/>
    <w:rsid w:val="00726050"/>
    <w:rsid w:val="0076123F"/>
    <w:rsid w:val="00764F63"/>
    <w:rsid w:val="007706DB"/>
    <w:rsid w:val="007C232F"/>
    <w:rsid w:val="007C3A11"/>
    <w:rsid w:val="007C6F7B"/>
    <w:rsid w:val="00801C8B"/>
    <w:rsid w:val="00806A98"/>
    <w:rsid w:val="00823083"/>
    <w:rsid w:val="008432E8"/>
    <w:rsid w:val="0085733F"/>
    <w:rsid w:val="008637FB"/>
    <w:rsid w:val="00884AAC"/>
    <w:rsid w:val="00886D2A"/>
    <w:rsid w:val="00890E89"/>
    <w:rsid w:val="008978B2"/>
    <w:rsid w:val="008B7296"/>
    <w:rsid w:val="008C15E6"/>
    <w:rsid w:val="008E20FE"/>
    <w:rsid w:val="008E7BF9"/>
    <w:rsid w:val="008F3976"/>
    <w:rsid w:val="009045D9"/>
    <w:rsid w:val="00910065"/>
    <w:rsid w:val="00922D42"/>
    <w:rsid w:val="0092742D"/>
    <w:rsid w:val="009319CC"/>
    <w:rsid w:val="009322A4"/>
    <w:rsid w:val="009367C8"/>
    <w:rsid w:val="00942E94"/>
    <w:rsid w:val="009513AD"/>
    <w:rsid w:val="00954DBC"/>
    <w:rsid w:val="009573CC"/>
    <w:rsid w:val="009A0CE7"/>
    <w:rsid w:val="009A20AC"/>
    <w:rsid w:val="009A586A"/>
    <w:rsid w:val="009B0675"/>
    <w:rsid w:val="009C6215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B0A32"/>
    <w:rsid w:val="00AC0C2A"/>
    <w:rsid w:val="00AC2F7E"/>
    <w:rsid w:val="00AC4C9D"/>
    <w:rsid w:val="00AD00DF"/>
    <w:rsid w:val="00AD188D"/>
    <w:rsid w:val="00AE3C44"/>
    <w:rsid w:val="00AE492A"/>
    <w:rsid w:val="00AE611F"/>
    <w:rsid w:val="00AE64B5"/>
    <w:rsid w:val="00B131D1"/>
    <w:rsid w:val="00B3262A"/>
    <w:rsid w:val="00B438D5"/>
    <w:rsid w:val="00B50A47"/>
    <w:rsid w:val="00B539AA"/>
    <w:rsid w:val="00B64698"/>
    <w:rsid w:val="00B67CE3"/>
    <w:rsid w:val="00B70641"/>
    <w:rsid w:val="00B84F4F"/>
    <w:rsid w:val="00BA482B"/>
    <w:rsid w:val="00BB3A48"/>
    <w:rsid w:val="00BC6104"/>
    <w:rsid w:val="00BE067A"/>
    <w:rsid w:val="00BF51D2"/>
    <w:rsid w:val="00C110B3"/>
    <w:rsid w:val="00C31C8F"/>
    <w:rsid w:val="00C3789F"/>
    <w:rsid w:val="00C40FB3"/>
    <w:rsid w:val="00C54114"/>
    <w:rsid w:val="00C644FA"/>
    <w:rsid w:val="00C66B23"/>
    <w:rsid w:val="00C73752"/>
    <w:rsid w:val="00C87903"/>
    <w:rsid w:val="00C903B4"/>
    <w:rsid w:val="00CA1C0A"/>
    <w:rsid w:val="00CA20A7"/>
    <w:rsid w:val="00CB15B6"/>
    <w:rsid w:val="00CC3E83"/>
    <w:rsid w:val="00CD6B0A"/>
    <w:rsid w:val="00CE6E6F"/>
    <w:rsid w:val="00CF0646"/>
    <w:rsid w:val="00D60D01"/>
    <w:rsid w:val="00D73AC4"/>
    <w:rsid w:val="00D75EC6"/>
    <w:rsid w:val="00D81176"/>
    <w:rsid w:val="00D94A26"/>
    <w:rsid w:val="00D958E3"/>
    <w:rsid w:val="00DE1A56"/>
    <w:rsid w:val="00DF7DB9"/>
    <w:rsid w:val="00E1402F"/>
    <w:rsid w:val="00E3055A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2842"/>
    <w:rsid w:val="00F875E3"/>
    <w:rsid w:val="00F91FFA"/>
    <w:rsid w:val="00F92AFE"/>
    <w:rsid w:val="00FC2CCA"/>
    <w:rsid w:val="00FC374B"/>
    <w:rsid w:val="00FC771F"/>
    <w:rsid w:val="00FD2ABB"/>
    <w:rsid w:val="00FD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  <w:style w:type="character" w:customStyle="1" w:styleId="GlBavuru2">
    <w:name w:val="Güçlü Başvuru2"/>
    <w:uiPriority w:val="99"/>
    <w:rsid w:val="00CF0646"/>
    <w:rPr>
      <w:b/>
      <w:smallCaps/>
    </w:rPr>
  </w:style>
  <w:style w:type="paragraph" w:customStyle="1" w:styleId="AralkYok2">
    <w:name w:val="Aralık Yok2"/>
    <w:uiPriority w:val="99"/>
    <w:rsid w:val="00462728"/>
  </w:style>
  <w:style w:type="paragraph" w:customStyle="1" w:styleId="AralkYok3">
    <w:name w:val="Aralık Yok3"/>
    <w:uiPriority w:val="99"/>
    <w:rsid w:val="005536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4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48091">
          <w:marLeft w:val="0"/>
          <w:marRight w:val="0"/>
          <w:marTop w:val="0"/>
          <w:marBottom w:val="0"/>
          <w:divBdr>
            <w:top w:val="single" w:sz="6" w:space="15" w:color="E6E6E6"/>
            <w:left w:val="none" w:sz="0" w:space="0" w:color="auto"/>
            <w:bottom w:val="single" w:sz="6" w:space="15" w:color="E6E6E6"/>
            <w:right w:val="none" w:sz="0" w:space="0" w:color="auto"/>
          </w:divBdr>
        </w:div>
        <w:div w:id="4941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4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3</Pages>
  <Words>174</Words>
  <Characters>994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2016-07-17T21:14:00Z</dcterms:created>
  <dcterms:modified xsi:type="dcterms:W3CDTF">2016-08-28T22:09:00Z</dcterms:modified>
</cp:coreProperties>
</file>